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818E9" w14:textId="77777777" w:rsidR="005001D9" w:rsidRDefault="005001D9" w:rsidP="005001D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FORSTALL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43C09F8D" w14:textId="77777777" w:rsidR="005001D9" w:rsidRDefault="005001D9" w:rsidP="005001D9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FB5B645" w14:textId="77777777" w:rsidR="005001D9" w:rsidRDefault="005001D9" w:rsidP="005001D9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91E4AF0" w14:textId="77777777" w:rsidR="005001D9" w:rsidRDefault="005001D9" w:rsidP="005001D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Sep.1484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Maidstone, Kent,</w:t>
      </w:r>
    </w:p>
    <w:p w14:paraId="6A2D92CE" w14:textId="77777777" w:rsidR="005001D9" w:rsidRDefault="005001D9" w:rsidP="005001D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into lands of William Belnap(q.v.).</w:t>
      </w:r>
    </w:p>
    <w:p w14:paraId="7165DCD2" w14:textId="77777777" w:rsidR="005001D9" w:rsidRDefault="005001D9" w:rsidP="005001D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BD56B62" w14:textId="77777777" w:rsidR="005001D9" w:rsidRDefault="005001D9" w:rsidP="005001D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pp.109-10)</w:t>
      </w:r>
    </w:p>
    <w:p w14:paraId="75857B9F" w14:textId="77777777" w:rsidR="005001D9" w:rsidRDefault="005001D9" w:rsidP="005001D9">
      <w:pPr>
        <w:pStyle w:val="NoSpacing"/>
        <w:rPr>
          <w:rFonts w:eastAsia="Times New Roman" w:cs="Times New Roman"/>
          <w:szCs w:val="24"/>
        </w:rPr>
      </w:pPr>
    </w:p>
    <w:p w14:paraId="1CE467B1" w14:textId="77777777" w:rsidR="005001D9" w:rsidRDefault="005001D9" w:rsidP="005001D9">
      <w:pPr>
        <w:pStyle w:val="NoSpacing"/>
        <w:rPr>
          <w:rFonts w:eastAsia="Times New Roman" w:cs="Times New Roman"/>
          <w:szCs w:val="24"/>
        </w:rPr>
      </w:pPr>
    </w:p>
    <w:p w14:paraId="016ABE8E" w14:textId="77777777" w:rsidR="005001D9" w:rsidRDefault="005001D9" w:rsidP="005001D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August 2023</w:t>
      </w:r>
    </w:p>
    <w:p w14:paraId="219D23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D364" w14:textId="77777777" w:rsidR="005001D9" w:rsidRDefault="005001D9" w:rsidP="009139A6">
      <w:r>
        <w:separator/>
      </w:r>
    </w:p>
  </w:endnote>
  <w:endnote w:type="continuationSeparator" w:id="0">
    <w:p w14:paraId="4219B5CB" w14:textId="77777777" w:rsidR="005001D9" w:rsidRDefault="005001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AC7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07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BD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31326" w14:textId="77777777" w:rsidR="005001D9" w:rsidRDefault="005001D9" w:rsidP="009139A6">
      <w:r>
        <w:separator/>
      </w:r>
    </w:p>
  </w:footnote>
  <w:footnote w:type="continuationSeparator" w:id="0">
    <w:p w14:paraId="125F87B2" w14:textId="77777777" w:rsidR="005001D9" w:rsidRDefault="005001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DC4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2DB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F4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D9"/>
    <w:rsid w:val="000666E0"/>
    <w:rsid w:val="002510B7"/>
    <w:rsid w:val="005001D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6F869"/>
  <w15:chartTrackingRefBased/>
  <w15:docId w15:val="{D9023A47-976E-4C8C-8C47-0376C93A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2023-08-09T20:05:00Z</dcterms:created>
  <dcterms:modified xsi:type="dcterms:W3CDTF">2023-08-09T20:05:00Z</dcterms:modified>
</cp:coreProperties>
</file>